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Pr="00FE66FA" w:rsidRDefault="00F575BB" w:rsidP="007C1ECD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575BB" w:rsidRPr="00FE66FA" w:rsidRDefault="00F575BB" w:rsidP="007C1ECD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575BB" w:rsidRPr="00FE66FA" w:rsidRDefault="00F575BB" w:rsidP="007C1EC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5"/>
        <w:tblW w:w="0" w:type="auto"/>
        <w:tblLook w:val="01E0"/>
      </w:tblPr>
      <w:tblGrid>
        <w:gridCol w:w="3216"/>
        <w:gridCol w:w="3576"/>
        <w:gridCol w:w="2856"/>
      </w:tblGrid>
      <w:tr w:rsidR="00F575BB" w:rsidRPr="00B80165" w:rsidTr="007C1ECD">
        <w:trPr>
          <w:trHeight w:val="2502"/>
        </w:trPr>
        <w:tc>
          <w:tcPr>
            <w:tcW w:w="3216" w:type="dxa"/>
          </w:tcPr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РАССМОТРЕНО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МО учителей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протокол № _ _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от « ___ »_______ 202    г.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Руководитель МО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_________________________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6" w:type="dxa"/>
          </w:tcPr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СОГЛАСОВАНО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МС прокол № __</w:t>
            </w:r>
          </w:p>
          <w:p w:rsidR="00F575BB" w:rsidRPr="00B80165" w:rsidRDefault="00F575BB" w:rsidP="007C1E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Чеверда О.В.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56" w:type="dxa"/>
          </w:tcPr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« УТВЕРЖДАЮ»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______________________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Директор МКОУ СОШ № 15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Гридчина Н.В.</w:t>
            </w:r>
          </w:p>
          <w:p w:rsidR="00F575BB" w:rsidRPr="00B80165" w:rsidRDefault="00F575BB" w:rsidP="007C1E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575BB" w:rsidRPr="00B80165" w:rsidRDefault="00F575BB" w:rsidP="007C1E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0165">
              <w:rPr>
                <w:rFonts w:ascii="Times New Roman" w:eastAsia="Times New Roman" w:hAnsi="Times New Roman"/>
                <w:sz w:val="24"/>
                <w:szCs w:val="24"/>
              </w:rPr>
              <w:t>от« _  _ »  ______202   г.</w:t>
            </w:r>
          </w:p>
          <w:p w:rsidR="00F575BB" w:rsidRPr="00B80165" w:rsidRDefault="00F575BB" w:rsidP="007C1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75BB" w:rsidRPr="00FE66FA" w:rsidRDefault="00F575BB" w:rsidP="007C1ECD">
      <w:pPr>
        <w:rPr>
          <w:rFonts w:ascii="Times New Roman" w:hAnsi="Times New Roman"/>
          <w:sz w:val="28"/>
          <w:szCs w:val="28"/>
        </w:rPr>
      </w:pPr>
    </w:p>
    <w:p w:rsidR="00F575BB" w:rsidRPr="00FE66FA" w:rsidRDefault="00F575BB" w:rsidP="007C1ECD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575BB" w:rsidRPr="00FE66FA" w:rsidRDefault="00F575BB" w:rsidP="007C1ECD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>по м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узыке</w:t>
      </w:r>
    </w:p>
    <w:p w:rsidR="00F575BB" w:rsidRPr="00FE66FA" w:rsidRDefault="00F575BB" w:rsidP="007C1ECD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575BB" w:rsidRPr="00FE66FA" w:rsidRDefault="00F575BB" w:rsidP="007C1ECD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Pr="004A68BC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  <w:r>
        <w:rPr>
          <w:rFonts w:ascii="Times New Roman" w:hAnsi="Times New Roman"/>
          <w:b/>
          <w:color w:val="1D1B11"/>
          <w:sz w:val="24"/>
          <w:szCs w:val="24"/>
        </w:rPr>
        <w:t xml:space="preserve">              </w:t>
      </w:r>
      <w:r w:rsidRPr="004A68BC">
        <w:rPr>
          <w:rFonts w:ascii="Times New Roman" w:hAnsi="Times New Roman"/>
          <w:b/>
          <w:color w:val="1D1B11"/>
          <w:sz w:val="24"/>
          <w:szCs w:val="24"/>
        </w:rPr>
        <w:t>Промежуточная аттестация п</w:t>
      </w:r>
      <w:r>
        <w:rPr>
          <w:rFonts w:ascii="Times New Roman" w:hAnsi="Times New Roman"/>
          <w:b/>
          <w:color w:val="1D1B11"/>
          <w:sz w:val="24"/>
          <w:szCs w:val="24"/>
        </w:rPr>
        <w:t>о музыке для учащихся 4</w:t>
      </w:r>
      <w:r w:rsidRPr="004A68BC">
        <w:rPr>
          <w:rFonts w:ascii="Times New Roman" w:hAnsi="Times New Roman"/>
          <w:b/>
          <w:color w:val="1D1B11"/>
          <w:sz w:val="24"/>
          <w:szCs w:val="24"/>
        </w:rPr>
        <w:t xml:space="preserve"> класса </w:t>
      </w:r>
    </w:p>
    <w:p w:rsidR="00F575BB" w:rsidRPr="00742AA1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</w:p>
    <w:p w:rsidR="00F575BB" w:rsidRPr="00BD7FC3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  <w:r w:rsidRPr="00742AA1">
        <w:rPr>
          <w:rFonts w:ascii="Times New Roman" w:hAnsi="Times New Roman"/>
          <w:b/>
          <w:color w:val="1D1B11"/>
          <w:sz w:val="24"/>
          <w:szCs w:val="24"/>
        </w:rPr>
        <w:t xml:space="preserve">                                        </w:t>
      </w:r>
      <w:r w:rsidRPr="004A68BC">
        <w:rPr>
          <w:rFonts w:ascii="Times New Roman" w:hAnsi="Times New Roman"/>
          <w:b/>
          <w:color w:val="1D1B11"/>
          <w:sz w:val="24"/>
          <w:szCs w:val="24"/>
        </w:rPr>
        <w:t xml:space="preserve"> Вариант 1</w:t>
      </w:r>
    </w:p>
    <w:p w:rsidR="00F575BB" w:rsidRPr="004A68BC" w:rsidRDefault="00F575BB" w:rsidP="00364B7C">
      <w:pPr>
        <w:spacing w:after="0" w:line="240" w:lineRule="auto"/>
        <w:rPr>
          <w:rFonts w:ascii="Times New Roman" w:hAnsi="Times New Roman"/>
          <w:color w:val="1D1B11"/>
          <w:sz w:val="24"/>
          <w:szCs w:val="24"/>
          <w:u w:val="single"/>
        </w:rPr>
      </w:pPr>
    </w:p>
    <w:p w:rsidR="00F575BB" w:rsidRDefault="00F575BB" w:rsidP="00364B7C">
      <w:pPr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b/>
          <w:sz w:val="24"/>
          <w:szCs w:val="24"/>
        </w:rPr>
        <w:t xml:space="preserve">  1.     Что такое вокализ?</w:t>
      </w:r>
    </w:p>
    <w:p w:rsidR="00F575BB" w:rsidRPr="009F53DF" w:rsidRDefault="00F575BB" w:rsidP="00364B7C">
      <w:pPr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sz w:val="24"/>
          <w:szCs w:val="24"/>
        </w:rPr>
        <w:t xml:space="preserve"> а) пение без музыки;</w:t>
      </w:r>
      <w:r w:rsidRPr="004A68BC">
        <w:rPr>
          <w:rFonts w:ascii="Times New Roman" w:hAnsi="Times New Roman"/>
          <w:sz w:val="24"/>
          <w:szCs w:val="24"/>
        </w:rPr>
        <w:tab/>
        <w:t xml:space="preserve">           в) пение хором;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пение без слов</w:t>
      </w:r>
      <w:r w:rsidRPr="00742AA1">
        <w:rPr>
          <w:rFonts w:ascii="Times New Roman" w:hAnsi="Times New Roman"/>
          <w:sz w:val="24"/>
          <w:szCs w:val="24"/>
        </w:rPr>
        <w:t xml:space="preserve">                           </w:t>
      </w:r>
      <w:r w:rsidRPr="004A68BC">
        <w:rPr>
          <w:rFonts w:ascii="Times New Roman" w:hAnsi="Times New Roman"/>
          <w:sz w:val="24"/>
          <w:szCs w:val="24"/>
        </w:rPr>
        <w:t xml:space="preserve"> г) пение вдвоём.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b/>
          <w:sz w:val="24"/>
          <w:szCs w:val="24"/>
        </w:rPr>
      </w:pPr>
      <w:r w:rsidRPr="004A68BC">
        <w:rPr>
          <w:rFonts w:ascii="Times New Roman" w:hAnsi="Times New Roman"/>
          <w:b/>
          <w:sz w:val="24"/>
          <w:szCs w:val="24"/>
        </w:rPr>
        <w:t>2. Отметь русских композиторов: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A68BC">
        <w:rPr>
          <w:rFonts w:ascii="Times New Roman" w:hAnsi="Times New Roman"/>
          <w:sz w:val="24"/>
          <w:szCs w:val="24"/>
        </w:rPr>
        <w:t xml:space="preserve">   а) М. Глинка;</w:t>
      </w:r>
      <w:r w:rsidRPr="004A68BC">
        <w:rPr>
          <w:rFonts w:ascii="Times New Roman" w:hAnsi="Times New Roman"/>
          <w:sz w:val="24"/>
          <w:szCs w:val="24"/>
        </w:rPr>
        <w:tab/>
        <w:t xml:space="preserve">            в) Ф. Шопен;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sz w:val="24"/>
          <w:szCs w:val="24"/>
        </w:rPr>
        <w:t xml:space="preserve">                  б) М. Мусоргский;                           г) П. Чайковский.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b/>
          <w:sz w:val="24"/>
          <w:szCs w:val="24"/>
        </w:rPr>
      </w:pPr>
      <w:r w:rsidRPr="004A68BC">
        <w:rPr>
          <w:rFonts w:ascii="Times New Roman" w:hAnsi="Times New Roman"/>
          <w:b/>
          <w:sz w:val="24"/>
          <w:szCs w:val="24"/>
        </w:rPr>
        <w:t>3. Назови три чуда из оперы Н.А.Римского-Корсакова «Сказка о царе Салтане…»: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sz w:val="24"/>
          <w:szCs w:val="24"/>
        </w:rPr>
        <w:t xml:space="preserve">                 а) белка;</w:t>
      </w:r>
      <w:r w:rsidRPr="004A68BC">
        <w:rPr>
          <w:rFonts w:ascii="Times New Roman" w:hAnsi="Times New Roman"/>
          <w:sz w:val="24"/>
          <w:szCs w:val="24"/>
        </w:rPr>
        <w:tab/>
        <w:t xml:space="preserve">                в) Царевна-лебедь;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sz w:val="24"/>
          <w:szCs w:val="24"/>
        </w:rPr>
        <w:t xml:space="preserve">                 б) 33 богатыря;                                    г) коршун.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b/>
          <w:sz w:val="24"/>
          <w:szCs w:val="24"/>
        </w:rPr>
        <w:t>4.Назови родственные инструменты: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sz w:val="24"/>
          <w:szCs w:val="24"/>
        </w:rPr>
        <w:t xml:space="preserve">                  а) виолончель;                   в) контрабас;</w:t>
      </w:r>
    </w:p>
    <w:p w:rsidR="00F575BB" w:rsidRPr="004A68BC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sz w:val="24"/>
          <w:szCs w:val="24"/>
        </w:rPr>
        <w:t xml:space="preserve">                  б) альт;                             г) арфа.</w:t>
      </w:r>
    </w:p>
    <w:p w:rsidR="00F575BB" w:rsidRPr="009F53DF" w:rsidRDefault="00F575BB" w:rsidP="00364B7C">
      <w:pPr>
        <w:tabs>
          <w:tab w:val="left" w:pos="3641"/>
        </w:tabs>
        <w:rPr>
          <w:rFonts w:ascii="Times New Roman" w:hAnsi="Times New Roman"/>
          <w:b/>
          <w:sz w:val="24"/>
          <w:szCs w:val="24"/>
        </w:rPr>
      </w:pPr>
      <w:r w:rsidRPr="009F53DF">
        <w:rPr>
          <w:rFonts w:ascii="Times New Roman" w:hAnsi="Times New Roman"/>
          <w:b/>
          <w:sz w:val="24"/>
          <w:szCs w:val="24"/>
        </w:rPr>
        <w:t>5. Сопрано- это…</w:t>
      </w:r>
    </w:p>
    <w:p w:rsidR="00F575BB" w:rsidRDefault="00F575BB" w:rsidP="00364B7C">
      <w:r w:rsidRPr="009F53DF">
        <w:rPr>
          <w:rFonts w:ascii="Times New Roman" w:hAnsi="Times New Roman"/>
          <w:b/>
          <w:sz w:val="24"/>
          <w:szCs w:val="24"/>
        </w:rPr>
        <w:t xml:space="preserve">6.  </w:t>
      </w:r>
      <w:r w:rsidRPr="00670F1A">
        <w:rPr>
          <w:rFonts w:ascii="Times New Roman" w:hAnsi="Times New Roman"/>
          <w:b/>
          <w:sz w:val="24"/>
          <w:szCs w:val="24"/>
        </w:rPr>
        <w:t>Назови 5 инструментов симфонического оркестра</w:t>
      </w:r>
    </w:p>
    <w:p w:rsidR="00F575BB" w:rsidRPr="009F53DF" w:rsidRDefault="00F575BB" w:rsidP="00364B7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 w:val="24"/>
          <w:szCs w:val="24"/>
        </w:rPr>
      </w:pPr>
      <w:r w:rsidRPr="009F53DF">
        <w:rPr>
          <w:rFonts w:ascii="Times New Roman" w:hAnsi="Times New Roman"/>
          <w:b/>
          <w:sz w:val="24"/>
          <w:szCs w:val="24"/>
        </w:rPr>
        <w:t xml:space="preserve">7. Кантату "Александр Невский" написал </w:t>
      </w:r>
    </w:p>
    <w:p w:rsidR="00F575BB" w:rsidRPr="004A68BC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sz w:val="24"/>
          <w:szCs w:val="24"/>
        </w:rPr>
        <w:t>а) С.Прокофьев б) П. Чайковский в) М.Глинка</w:t>
      </w:r>
    </w:p>
    <w:p w:rsidR="00F575BB" w:rsidRPr="009F53DF" w:rsidRDefault="00F575BB" w:rsidP="00364B7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 w:val="24"/>
          <w:szCs w:val="24"/>
        </w:rPr>
      </w:pPr>
      <w:r w:rsidRPr="009F53DF">
        <w:rPr>
          <w:rFonts w:ascii="Times New Roman" w:hAnsi="Times New Roman"/>
          <w:b/>
          <w:sz w:val="24"/>
          <w:szCs w:val="24"/>
        </w:rPr>
        <w:t>8.  Создатели славянской азбуки -</w:t>
      </w:r>
    </w:p>
    <w:p w:rsidR="00F575BB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A68BC">
        <w:rPr>
          <w:rFonts w:ascii="Times New Roman" w:hAnsi="Times New Roman"/>
          <w:sz w:val="24"/>
          <w:szCs w:val="24"/>
        </w:rPr>
        <w:t>а) царь Пётр 1 б) Пётр и Февронья в) кн.Ольга  икн.Владимир  г) Кирилл и Мефодий</w:t>
      </w:r>
    </w:p>
    <w:p w:rsidR="00F575BB" w:rsidRPr="009F53DF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9F53DF">
        <w:rPr>
          <w:rFonts w:ascii="Times New Roman" w:hAnsi="Times New Roman"/>
          <w:b/>
          <w:sz w:val="24"/>
          <w:szCs w:val="24"/>
        </w:rPr>
        <w:t>9.Назовите виды оркестров.</w:t>
      </w:r>
    </w:p>
    <w:p w:rsidR="00F575BB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9F53DF">
        <w:rPr>
          <w:rFonts w:ascii="Times New Roman" w:hAnsi="Times New Roman"/>
          <w:b/>
          <w:sz w:val="24"/>
          <w:szCs w:val="24"/>
        </w:rPr>
        <w:t>10. Деревянно-духовой инструмент</w:t>
      </w:r>
      <w:r>
        <w:rPr>
          <w:rFonts w:ascii="Times New Roman" w:hAnsi="Times New Roman"/>
          <w:b/>
          <w:sz w:val="24"/>
          <w:szCs w:val="24"/>
        </w:rPr>
        <w:t>-</w:t>
      </w:r>
    </w:p>
    <w:p w:rsidR="00F575BB" w:rsidRDefault="00F575BB" w:rsidP="00364B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742A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барабан        б)</w:t>
      </w:r>
      <w:r w:rsidRPr="00742A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гобой           в)</w:t>
      </w:r>
      <w:r w:rsidRPr="00742AA1">
        <w:rPr>
          <w:rFonts w:ascii="Times New Roman" w:hAnsi="Times New Roman"/>
          <w:sz w:val="24"/>
          <w:szCs w:val="24"/>
        </w:rPr>
        <w:t xml:space="preserve"> </w:t>
      </w:r>
      <w:r w:rsidRPr="009F53DF">
        <w:rPr>
          <w:rFonts w:ascii="Times New Roman" w:hAnsi="Times New Roman"/>
          <w:sz w:val="24"/>
          <w:szCs w:val="24"/>
        </w:rPr>
        <w:t>рояль</w:t>
      </w:r>
    </w:p>
    <w:p w:rsidR="00F575BB" w:rsidRPr="00F501D4" w:rsidRDefault="00F575BB" w:rsidP="00364B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607F87">
        <w:rPr>
          <w:rFonts w:ascii="Times New Roman" w:hAnsi="Times New Roman"/>
          <w:b/>
          <w:sz w:val="24"/>
          <w:szCs w:val="24"/>
        </w:rPr>
        <w:t>.</w:t>
      </w:r>
      <w:r w:rsidRPr="00F501D4">
        <w:rPr>
          <w:rFonts w:ascii="Times New Roman" w:hAnsi="Times New Roman"/>
          <w:b/>
          <w:color w:val="444444"/>
          <w:sz w:val="24"/>
          <w:szCs w:val="24"/>
          <w:lang w:eastAsia="ru-RU"/>
        </w:rPr>
        <w:t xml:space="preserve"> Найдите лишнее:</w:t>
      </w:r>
    </w:p>
    <w:p w:rsidR="00F575BB" w:rsidRPr="00F501D4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501D4">
        <w:rPr>
          <w:rFonts w:ascii="Times New Roman" w:hAnsi="Times New Roman"/>
          <w:color w:val="444444"/>
          <w:sz w:val="24"/>
          <w:szCs w:val="24"/>
          <w:lang w:eastAsia="ru-RU"/>
        </w:rPr>
        <w:t>В музыкальном театре показывают следующие спектакли:</w:t>
      </w:r>
    </w:p>
    <w:p w:rsidR="00F575BB" w:rsidRDefault="00F575BB" w:rsidP="00364B7C">
      <w:pPr>
        <w:spacing w:after="0" w:line="240" w:lineRule="auto"/>
        <w:ind w:left="360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501D4">
        <w:rPr>
          <w:rFonts w:ascii="Times New Roman" w:hAnsi="Times New Roman"/>
          <w:color w:val="444444"/>
          <w:sz w:val="24"/>
          <w:szCs w:val="24"/>
          <w:lang w:eastAsia="ru-RU"/>
        </w:rPr>
        <w:t>а) опера   б) балет      в) этюд       г) оперетта        д) мюзикл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670F1A">
        <w:rPr>
          <w:rFonts w:ascii="Times New Roman" w:hAnsi="Times New Roman"/>
          <w:b/>
          <w:sz w:val="24"/>
          <w:szCs w:val="24"/>
        </w:rPr>
        <w:t>.</w:t>
      </w:r>
      <w:r w:rsidRPr="00670F1A">
        <w:rPr>
          <w:rFonts w:ascii="Times New Roman" w:hAnsi="Times New Roman"/>
          <w:b/>
          <w:color w:val="444444"/>
          <w:sz w:val="24"/>
          <w:szCs w:val="24"/>
          <w:lang w:eastAsia="ru-RU"/>
        </w:rPr>
        <w:t xml:space="preserve"> Назовите композитора, написавшего оперу «Иван Сусанин»:</w:t>
      </w:r>
    </w:p>
    <w:p w:rsidR="00F575BB" w:rsidRDefault="00F575BB" w:rsidP="00742AA1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а) Н.А.Римский-Корсаков</w:t>
      </w:r>
      <w:r w:rsidRPr="00742AA1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б) М.И.Глинка</w:t>
      </w:r>
      <w:r w:rsidRPr="00742AA1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 </w:t>
      </w: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в) П.И.Чайковский</w:t>
      </w: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Pr="00742AA1" w:rsidRDefault="00F575BB" w:rsidP="00364B7C">
      <w:pPr>
        <w:spacing w:after="0" w:line="240" w:lineRule="auto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E75204">
        <w:rPr>
          <w:rFonts w:ascii="Times New Roman" w:hAnsi="Times New Roman"/>
          <w:b/>
          <w:color w:val="444444"/>
          <w:sz w:val="24"/>
          <w:szCs w:val="24"/>
          <w:lang w:eastAsia="ru-RU"/>
        </w:rPr>
        <w:t xml:space="preserve">       </w:t>
      </w:r>
    </w:p>
    <w:p w:rsidR="00F575BB" w:rsidRPr="00742AA1" w:rsidRDefault="00F575BB" w:rsidP="00364B7C">
      <w:pPr>
        <w:spacing w:after="0" w:line="240" w:lineRule="auto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</w:p>
    <w:p w:rsidR="00F575BB" w:rsidRPr="00742AA1" w:rsidRDefault="00F575BB" w:rsidP="00364B7C">
      <w:pPr>
        <w:spacing w:after="0" w:line="240" w:lineRule="auto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E75204">
        <w:rPr>
          <w:rFonts w:ascii="Times New Roman" w:hAnsi="Times New Roman"/>
          <w:b/>
          <w:color w:val="444444"/>
          <w:sz w:val="24"/>
          <w:szCs w:val="24"/>
          <w:lang w:eastAsia="ru-RU"/>
        </w:rPr>
        <w:t xml:space="preserve"> </w:t>
      </w:r>
    </w:p>
    <w:p w:rsidR="00F575BB" w:rsidRDefault="00F575BB" w:rsidP="004506CB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Критерии оценивания: 27 баллов</w:t>
      </w:r>
    </w:p>
    <w:p w:rsidR="00F575BB" w:rsidRDefault="00F575BB" w:rsidP="004506CB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0-7 баллов -  «2»</w:t>
      </w:r>
    </w:p>
    <w:p w:rsidR="00F575BB" w:rsidRDefault="00F575BB" w:rsidP="004506CB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8-15 баллов - «3»</w:t>
      </w:r>
    </w:p>
    <w:p w:rsidR="00F575BB" w:rsidRDefault="00F575BB" w:rsidP="004506CB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16-21 баллов- «4»</w:t>
      </w:r>
    </w:p>
    <w:p w:rsidR="00F575BB" w:rsidRDefault="00F575BB" w:rsidP="004506CB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22-27 баллов- «5»</w:t>
      </w:r>
    </w:p>
    <w:p w:rsidR="00F575BB" w:rsidRDefault="00F575BB" w:rsidP="004506CB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Pr="001B2A86" w:rsidRDefault="00F575BB" w:rsidP="00364B7C">
      <w:pPr>
        <w:spacing w:after="0" w:line="240" w:lineRule="auto"/>
        <w:rPr>
          <w:b/>
          <w:i/>
          <w:sz w:val="28"/>
          <w:szCs w:val="28"/>
        </w:rPr>
      </w:pPr>
      <w:r w:rsidRPr="004A68BC">
        <w:rPr>
          <w:rFonts w:ascii="Times New Roman" w:hAnsi="Times New Roman"/>
          <w:b/>
          <w:color w:val="1D1B11"/>
          <w:sz w:val="24"/>
          <w:szCs w:val="24"/>
        </w:rPr>
        <w:t>Промежуточная аттестация п</w:t>
      </w:r>
      <w:r>
        <w:rPr>
          <w:rFonts w:ascii="Times New Roman" w:hAnsi="Times New Roman"/>
          <w:b/>
          <w:color w:val="1D1B11"/>
          <w:sz w:val="24"/>
          <w:szCs w:val="24"/>
        </w:rPr>
        <w:t>о музыке для учащихся 4</w:t>
      </w:r>
      <w:r w:rsidRPr="004A68BC">
        <w:rPr>
          <w:rFonts w:ascii="Times New Roman" w:hAnsi="Times New Roman"/>
          <w:b/>
          <w:color w:val="1D1B11"/>
          <w:sz w:val="24"/>
          <w:szCs w:val="24"/>
        </w:rPr>
        <w:t xml:space="preserve"> класса </w:t>
      </w:r>
    </w:p>
    <w:p w:rsidR="00F575BB" w:rsidRPr="004A68BC" w:rsidRDefault="00F575BB" w:rsidP="00364B7C">
      <w:pPr>
        <w:spacing w:after="0" w:line="240" w:lineRule="auto"/>
        <w:rPr>
          <w:rFonts w:ascii="Times New Roman" w:hAnsi="Times New Roman"/>
          <w:b/>
          <w:color w:val="1D1B11"/>
          <w:sz w:val="24"/>
          <w:szCs w:val="24"/>
        </w:rPr>
      </w:pPr>
      <w:r>
        <w:rPr>
          <w:rFonts w:ascii="Times New Roman" w:hAnsi="Times New Roman"/>
          <w:b/>
          <w:color w:val="1D1B11"/>
          <w:sz w:val="24"/>
          <w:szCs w:val="24"/>
        </w:rPr>
        <w:t xml:space="preserve">                                                  Вариант 2</w:t>
      </w: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1D1B11"/>
          <w:sz w:val="24"/>
          <w:szCs w:val="24"/>
          <w:u w:val="single"/>
        </w:rPr>
      </w:pPr>
    </w:p>
    <w:p w:rsidR="00F575BB" w:rsidRPr="00607F87" w:rsidRDefault="00F575BB" w:rsidP="00364B7C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07F87">
        <w:rPr>
          <w:rFonts w:ascii="Times New Roman" w:hAnsi="Times New Roman"/>
          <w:b/>
          <w:color w:val="1D1B11"/>
          <w:sz w:val="24"/>
          <w:szCs w:val="24"/>
          <w:u w:val="single"/>
        </w:rPr>
        <w:t>1.</w:t>
      </w:r>
      <w:r w:rsidRPr="00607F87">
        <w:rPr>
          <w:rFonts w:ascii="Times New Roman" w:hAnsi="Times New Roman"/>
          <w:b/>
          <w:color w:val="444444"/>
          <w:sz w:val="24"/>
          <w:szCs w:val="24"/>
          <w:lang w:eastAsia="ru-RU"/>
        </w:rPr>
        <w:t xml:space="preserve"> В оркестр русских народных инструментов входят: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а) скрипка       б) бубен      в) виолончельг) балалайка         д) домра    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е) барабан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ж) баян           з) гусли       и) флейта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607F87">
        <w:rPr>
          <w:rFonts w:ascii="Times New Roman" w:hAnsi="Times New Roman"/>
          <w:b/>
          <w:color w:val="444444"/>
          <w:sz w:val="24"/>
          <w:szCs w:val="24"/>
          <w:lang w:eastAsia="ru-RU"/>
        </w:rPr>
        <w:t>2</w:t>
      </w:r>
      <w:r w:rsidRPr="00670F1A">
        <w:rPr>
          <w:rFonts w:ascii="Times New Roman" w:hAnsi="Times New Roman"/>
          <w:b/>
          <w:color w:val="444444"/>
          <w:sz w:val="24"/>
          <w:szCs w:val="24"/>
          <w:lang w:eastAsia="ru-RU"/>
        </w:rPr>
        <w:t>.Приведите в соответствие: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       а) Струнные инструменты                   1) рожок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       б) Ударные инструменты                     2) бубен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       в) Духовые                                             3) гусли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607F87">
        <w:rPr>
          <w:rFonts w:ascii="Times New Roman" w:hAnsi="Times New Roman"/>
          <w:b/>
          <w:color w:val="444444"/>
          <w:sz w:val="24"/>
          <w:szCs w:val="24"/>
          <w:lang w:eastAsia="ru-RU"/>
        </w:rPr>
        <w:t> 3</w:t>
      </w: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.</w:t>
      </w:r>
      <w:r w:rsidRPr="00670F1A">
        <w:rPr>
          <w:rFonts w:ascii="Times New Roman" w:hAnsi="Times New Roman"/>
          <w:b/>
          <w:color w:val="444444"/>
          <w:sz w:val="24"/>
          <w:szCs w:val="24"/>
          <w:lang w:eastAsia="ru-RU"/>
        </w:rPr>
        <w:t>Найдите лишнее: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     Струнно-смычковые инструменты: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    а) Скрипка     б) Альт            в) Арфа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    г) Виолончель             д) Контрабас</w:t>
      </w: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575BB" w:rsidRPr="00670F1A" w:rsidRDefault="00F575BB" w:rsidP="00364B7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  <w:r w:rsidRPr="00670F1A">
        <w:rPr>
          <w:rFonts w:ascii="Times New Roman" w:hAnsi="Times New Roman"/>
          <w:b/>
          <w:sz w:val="24"/>
          <w:szCs w:val="24"/>
        </w:rPr>
        <w:t>4. Илья Муромец</w:t>
      </w:r>
      <w:r w:rsidRPr="00670F1A">
        <w:rPr>
          <w:rFonts w:ascii="Times New Roman" w:hAnsi="Times New Roman"/>
          <w:sz w:val="24"/>
          <w:szCs w:val="24"/>
        </w:rPr>
        <w:t xml:space="preserve"> - это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70F1A">
        <w:rPr>
          <w:rFonts w:ascii="Times New Roman" w:hAnsi="Times New Roman"/>
          <w:sz w:val="24"/>
          <w:szCs w:val="24"/>
        </w:rPr>
        <w:t>а) царь Российской империи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70F1A">
        <w:rPr>
          <w:rFonts w:ascii="Times New Roman" w:hAnsi="Times New Roman"/>
          <w:sz w:val="24"/>
          <w:szCs w:val="24"/>
        </w:rPr>
        <w:t>б) былинный герой и русский святой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70F1A">
        <w:rPr>
          <w:rFonts w:ascii="Times New Roman" w:hAnsi="Times New Roman"/>
          <w:sz w:val="24"/>
          <w:szCs w:val="24"/>
        </w:rPr>
        <w:t>в) создатель славянской азбуки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70F1A">
        <w:rPr>
          <w:rFonts w:ascii="Times New Roman" w:hAnsi="Times New Roman"/>
          <w:sz w:val="24"/>
          <w:szCs w:val="24"/>
        </w:rPr>
        <w:t>г) русский князь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  <w:r w:rsidRPr="00670F1A">
        <w:rPr>
          <w:rFonts w:ascii="Times New Roman" w:hAnsi="Times New Roman"/>
          <w:b/>
          <w:sz w:val="24"/>
          <w:szCs w:val="24"/>
        </w:rPr>
        <w:t>5.  Баритон</w:t>
      </w:r>
      <w:r w:rsidRPr="00670F1A">
        <w:rPr>
          <w:rFonts w:ascii="Times New Roman" w:hAnsi="Times New Roman"/>
          <w:sz w:val="24"/>
          <w:szCs w:val="24"/>
        </w:rPr>
        <w:t xml:space="preserve"> - это </w:t>
      </w:r>
    </w:p>
    <w:p w:rsidR="00F575BB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высокий  женский голос     </w:t>
      </w:r>
      <w:r w:rsidRPr="00670F1A">
        <w:rPr>
          <w:rFonts w:ascii="Times New Roman" w:hAnsi="Times New Roman"/>
          <w:sz w:val="24"/>
          <w:szCs w:val="24"/>
        </w:rPr>
        <w:t>б) высокий мужской голос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в) низкий женский голос           г) мужской низкий годос</w:t>
      </w:r>
    </w:p>
    <w:p w:rsidR="00F575BB" w:rsidRPr="00670F1A" w:rsidRDefault="00F575BB" w:rsidP="00364B7C">
      <w:pPr>
        <w:rPr>
          <w:rFonts w:ascii="Times New Roman" w:hAnsi="Times New Roman"/>
          <w:b/>
          <w:sz w:val="24"/>
          <w:szCs w:val="24"/>
        </w:rPr>
      </w:pPr>
      <w:r w:rsidRPr="00670F1A">
        <w:rPr>
          <w:rFonts w:ascii="Times New Roman" w:hAnsi="Times New Roman"/>
          <w:b/>
          <w:sz w:val="24"/>
          <w:szCs w:val="24"/>
        </w:rPr>
        <w:t>6. Назови 5 русских народных инструментов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670F1A">
        <w:rPr>
          <w:rFonts w:ascii="Times New Roman" w:hAnsi="Times New Roman"/>
          <w:b/>
          <w:sz w:val="24"/>
          <w:szCs w:val="24"/>
        </w:rPr>
        <w:t>7</w:t>
      </w:r>
      <w:r w:rsidRPr="00670F1A">
        <w:rPr>
          <w:rFonts w:ascii="Times New Roman" w:hAnsi="Times New Roman"/>
          <w:sz w:val="24"/>
          <w:szCs w:val="24"/>
        </w:rPr>
        <w:t>.</w:t>
      </w:r>
      <w:r w:rsidRPr="00670F1A">
        <w:rPr>
          <w:rFonts w:ascii="Times New Roman" w:hAnsi="Times New Roman"/>
          <w:b/>
          <w:sz w:val="24"/>
          <w:szCs w:val="24"/>
        </w:rPr>
        <w:t>Назовите виды оркестров.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 w:val="24"/>
          <w:szCs w:val="24"/>
        </w:rPr>
      </w:pPr>
      <w:r w:rsidRPr="00670F1A">
        <w:rPr>
          <w:rFonts w:ascii="Times New Roman" w:hAnsi="Times New Roman"/>
          <w:b/>
          <w:sz w:val="24"/>
          <w:szCs w:val="24"/>
        </w:rPr>
        <w:t>8.  Композитор, родившийся под Новгородом и покинувший Россию в 1917 году</w:t>
      </w:r>
    </w:p>
    <w:p w:rsidR="00F575BB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70F1A">
        <w:rPr>
          <w:rFonts w:ascii="Times New Roman" w:hAnsi="Times New Roman"/>
          <w:sz w:val="24"/>
          <w:szCs w:val="24"/>
        </w:rPr>
        <w:t>а) М. Глинка б) С. Рахманинов в) П. Чайковский  г) И. Крутой</w:t>
      </w: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670F1A">
        <w:rPr>
          <w:rFonts w:ascii="Times New Roman" w:hAnsi="Times New Roman"/>
          <w:b/>
          <w:sz w:val="24"/>
          <w:szCs w:val="24"/>
        </w:rPr>
        <w:t>9.</w:t>
      </w:r>
      <w:r w:rsidRPr="00670F1A">
        <w:rPr>
          <w:rFonts w:ascii="Times New Roman" w:hAnsi="Times New Roman"/>
          <w:b/>
          <w:color w:val="444444"/>
          <w:sz w:val="24"/>
          <w:szCs w:val="24"/>
          <w:lang w:eastAsia="ru-RU"/>
        </w:rPr>
        <w:t xml:space="preserve"> Назовите композитора, написавшего оперу «Иван Сусанин»:</w:t>
      </w:r>
    </w:p>
    <w:p w:rsidR="00F575BB" w:rsidRDefault="00F575BB" w:rsidP="00364B7C">
      <w:pPr>
        <w:spacing w:after="0" w:line="240" w:lineRule="auto"/>
        <w:ind w:left="360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а) Н.А.Римский-Корсаков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б) М.И.Глинкав) П.И.Чайковский</w:t>
      </w:r>
    </w:p>
    <w:p w:rsidR="00F575BB" w:rsidRDefault="00F575BB" w:rsidP="00364B7C">
      <w:pPr>
        <w:spacing w:after="0" w:line="240" w:lineRule="auto"/>
        <w:ind w:left="360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F575BB" w:rsidRPr="00670F1A" w:rsidRDefault="00F575BB" w:rsidP="00364B7C">
      <w:pPr>
        <w:suppressAutoHyphens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70F1A">
        <w:rPr>
          <w:rFonts w:ascii="Times New Roman" w:hAnsi="Times New Roman"/>
          <w:b/>
          <w:color w:val="444444"/>
          <w:sz w:val="24"/>
          <w:szCs w:val="24"/>
          <w:lang w:eastAsia="ru-RU"/>
        </w:rPr>
        <w:t>10. Назовите композитора, которого называют музыкальным сказочником:</w:t>
      </w:r>
    </w:p>
    <w:p w:rsidR="00F575BB" w:rsidRDefault="00F575BB" w:rsidP="00364B7C">
      <w:pPr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а) П.И.Чайковский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    </w:t>
      </w: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б) Н.А.Римский – Корсаков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  </w:t>
      </w:r>
      <w:r w:rsidRPr="00670F1A">
        <w:rPr>
          <w:rFonts w:ascii="Times New Roman" w:hAnsi="Times New Roman"/>
          <w:color w:val="444444"/>
          <w:sz w:val="24"/>
          <w:szCs w:val="24"/>
          <w:lang w:eastAsia="ru-RU"/>
        </w:rPr>
        <w:t>в) М.И.Глинка</w:t>
      </w:r>
    </w:p>
    <w:p w:rsidR="00F575BB" w:rsidRDefault="00F575BB" w:rsidP="00364B7C">
      <w:pPr>
        <w:tabs>
          <w:tab w:val="left" w:pos="3641"/>
        </w:tabs>
        <w:rPr>
          <w:rFonts w:ascii="Times New Roman" w:hAnsi="Times New Roman"/>
          <w:b/>
          <w:sz w:val="24"/>
          <w:szCs w:val="24"/>
        </w:rPr>
      </w:pPr>
      <w:r w:rsidRPr="00607F87">
        <w:rPr>
          <w:rFonts w:ascii="Times New Roman" w:hAnsi="Times New Roman"/>
          <w:b/>
          <w:color w:val="444444"/>
          <w:sz w:val="24"/>
          <w:szCs w:val="24"/>
          <w:lang w:eastAsia="ru-RU"/>
        </w:rPr>
        <w:t>11.</w:t>
      </w:r>
      <w:r>
        <w:rPr>
          <w:rFonts w:ascii="Times New Roman" w:hAnsi="Times New Roman"/>
          <w:b/>
          <w:sz w:val="24"/>
          <w:szCs w:val="24"/>
        </w:rPr>
        <w:t>Отметь русских композиторо</w:t>
      </w:r>
    </w:p>
    <w:p w:rsidR="00F575BB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М. Глинка;   б) Ф. Шопен         в</w:t>
      </w:r>
      <w:r w:rsidRPr="004A68BC">
        <w:rPr>
          <w:rFonts w:ascii="Times New Roman" w:hAnsi="Times New Roman"/>
          <w:sz w:val="24"/>
          <w:szCs w:val="24"/>
        </w:rPr>
        <w:t>) М. Мусоргский;                           г) П. Чайковский.</w:t>
      </w:r>
    </w:p>
    <w:p w:rsidR="00F575BB" w:rsidRPr="00607F87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  <w:r w:rsidRPr="00607F87">
        <w:rPr>
          <w:rFonts w:ascii="Times New Roman" w:hAnsi="Times New Roman"/>
          <w:b/>
          <w:sz w:val="24"/>
          <w:szCs w:val="24"/>
        </w:rPr>
        <w:t>12.</w:t>
      </w:r>
      <w:r w:rsidRPr="00607F87">
        <w:rPr>
          <w:rFonts w:ascii="Times New Roman" w:hAnsi="Times New Roman"/>
          <w:b/>
          <w:color w:val="444444"/>
          <w:sz w:val="24"/>
          <w:szCs w:val="24"/>
          <w:lang w:eastAsia="ru-RU"/>
        </w:rPr>
        <w:t>Найдите лишнее:</w:t>
      </w:r>
    </w:p>
    <w:p w:rsidR="00F575BB" w:rsidRPr="00607F87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7F87">
        <w:rPr>
          <w:rFonts w:ascii="Times New Roman" w:hAnsi="Times New Roman"/>
          <w:color w:val="444444"/>
          <w:sz w:val="24"/>
          <w:szCs w:val="24"/>
          <w:lang w:eastAsia="ru-RU"/>
        </w:rPr>
        <w:t>В музыкальном театре показывают следующие спектакли:</w:t>
      </w:r>
    </w:p>
    <w:p w:rsidR="00F575BB" w:rsidRPr="00607F87" w:rsidRDefault="00F575BB" w:rsidP="00364B7C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7F87">
        <w:rPr>
          <w:rFonts w:ascii="Times New Roman" w:hAnsi="Times New Roman"/>
          <w:color w:val="444444"/>
          <w:sz w:val="24"/>
          <w:szCs w:val="24"/>
          <w:lang w:eastAsia="ru-RU"/>
        </w:rPr>
        <w:t>а) опера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    </w:t>
      </w:r>
      <w:r w:rsidRPr="00607F87">
        <w:rPr>
          <w:rFonts w:ascii="Times New Roman" w:hAnsi="Times New Roman"/>
          <w:color w:val="444444"/>
          <w:sz w:val="24"/>
          <w:szCs w:val="24"/>
          <w:lang w:eastAsia="ru-RU"/>
        </w:rPr>
        <w:t>б) балет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  </w:t>
      </w:r>
      <w:r w:rsidRPr="00607F87">
        <w:rPr>
          <w:rFonts w:ascii="Times New Roman" w:hAnsi="Times New Roman"/>
          <w:color w:val="444444"/>
          <w:sz w:val="24"/>
          <w:szCs w:val="24"/>
          <w:lang w:eastAsia="ru-RU"/>
        </w:rPr>
        <w:t>в) этюд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    </w:t>
      </w:r>
      <w:r w:rsidRPr="00607F87">
        <w:rPr>
          <w:rFonts w:ascii="Times New Roman" w:hAnsi="Times New Roman"/>
          <w:color w:val="444444"/>
          <w:sz w:val="24"/>
          <w:szCs w:val="24"/>
          <w:lang w:eastAsia="ru-RU"/>
        </w:rPr>
        <w:t>г) оперетта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    </w:t>
      </w:r>
      <w:r w:rsidRPr="00607F87">
        <w:rPr>
          <w:rFonts w:ascii="Times New Roman" w:hAnsi="Times New Roman"/>
          <w:color w:val="444444"/>
          <w:sz w:val="24"/>
          <w:szCs w:val="24"/>
          <w:lang w:eastAsia="ru-RU"/>
        </w:rPr>
        <w:t>д) мюзикл</w:t>
      </w:r>
    </w:p>
    <w:p w:rsidR="00F575BB" w:rsidRDefault="00F575BB" w:rsidP="00364B7C">
      <w:pPr>
        <w:tabs>
          <w:tab w:val="left" w:pos="3641"/>
        </w:tabs>
        <w:rPr>
          <w:rFonts w:ascii="Times New Roman" w:hAnsi="Times New Roman"/>
          <w:b/>
          <w:sz w:val="24"/>
          <w:szCs w:val="24"/>
        </w:rPr>
      </w:pPr>
    </w:p>
    <w:p w:rsidR="00F575BB" w:rsidRDefault="00F575BB" w:rsidP="00364B7C">
      <w:pPr>
        <w:tabs>
          <w:tab w:val="left" w:pos="3641"/>
        </w:tabs>
        <w:rPr>
          <w:rFonts w:ascii="Times New Roman" w:hAnsi="Times New Roman"/>
          <w:b/>
          <w:sz w:val="24"/>
          <w:szCs w:val="24"/>
        </w:rPr>
      </w:pPr>
    </w:p>
    <w:p w:rsidR="00F575BB" w:rsidRDefault="00F575BB" w:rsidP="00364B7C">
      <w:pPr>
        <w:tabs>
          <w:tab w:val="left" w:pos="3641"/>
        </w:tabs>
        <w:rPr>
          <w:rFonts w:ascii="Times New Roman" w:hAnsi="Times New Roman"/>
          <w:b/>
          <w:sz w:val="24"/>
          <w:szCs w:val="24"/>
        </w:rPr>
      </w:pPr>
    </w:p>
    <w:p w:rsidR="00F575BB" w:rsidRDefault="00F575BB" w:rsidP="00F76DA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Критерии оценивания: 28 баллов</w:t>
      </w:r>
    </w:p>
    <w:p w:rsidR="00F575BB" w:rsidRDefault="00F575BB" w:rsidP="00F76DA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0-7 балла   - «2»</w:t>
      </w:r>
    </w:p>
    <w:p w:rsidR="00F575BB" w:rsidRDefault="00F575BB" w:rsidP="00F76DA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8-15 баллов-«3»</w:t>
      </w:r>
    </w:p>
    <w:p w:rsidR="00F575BB" w:rsidRDefault="00F575BB" w:rsidP="00F76DA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16-22баллов- «4»</w:t>
      </w:r>
    </w:p>
    <w:p w:rsidR="00F575BB" w:rsidRDefault="00F575BB" w:rsidP="00F76DA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23-28</w:t>
      </w:r>
      <w:bookmarkStart w:id="0" w:name="_GoBack"/>
      <w:bookmarkEnd w:id="0"/>
      <w:r>
        <w:rPr>
          <w:rStyle w:val="Strong"/>
          <w:color w:val="333333"/>
        </w:rPr>
        <w:t xml:space="preserve"> баллов- «5»</w:t>
      </w:r>
    </w:p>
    <w:p w:rsidR="00F575BB" w:rsidRDefault="00F575BB" w:rsidP="00F76DA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575BB" w:rsidRPr="00670F1A" w:rsidRDefault="00F575BB" w:rsidP="00364B7C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F575BB" w:rsidRPr="00670F1A" w:rsidRDefault="00F575BB" w:rsidP="00364B7C">
      <w:pPr>
        <w:rPr>
          <w:rFonts w:ascii="Times New Roman" w:hAnsi="Times New Roman"/>
          <w:sz w:val="24"/>
          <w:szCs w:val="24"/>
        </w:rPr>
      </w:pP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575BB" w:rsidRPr="00670F1A" w:rsidRDefault="00F575BB" w:rsidP="00364B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575BB" w:rsidRPr="00670F1A" w:rsidRDefault="00F575BB" w:rsidP="00364B7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575BB" w:rsidRPr="00670F1A" w:rsidRDefault="00F575BB" w:rsidP="00364B7C">
      <w:pPr>
        <w:tabs>
          <w:tab w:val="left" w:pos="3641"/>
        </w:tabs>
        <w:rPr>
          <w:rFonts w:ascii="Times New Roman" w:hAnsi="Times New Roman"/>
          <w:sz w:val="24"/>
          <w:szCs w:val="24"/>
        </w:rPr>
      </w:pPr>
    </w:p>
    <w:p w:rsidR="00F575BB" w:rsidRPr="004A68BC" w:rsidRDefault="00F575BB" w:rsidP="00364B7C">
      <w:pPr>
        <w:pStyle w:val="BodyText"/>
        <w:spacing w:after="0" w:line="240" w:lineRule="auto"/>
        <w:rPr>
          <w:rFonts w:ascii="Times New Roman" w:hAnsi="Times New Roman"/>
          <w:color w:val="1D1B11"/>
          <w:sz w:val="24"/>
          <w:szCs w:val="24"/>
          <w:lang w:eastAsia="zh-TW"/>
        </w:rPr>
      </w:pPr>
    </w:p>
    <w:p w:rsidR="00F575BB" w:rsidRDefault="00F575BB" w:rsidP="00364B7C"/>
    <w:p w:rsidR="00F575BB" w:rsidRDefault="00F575BB"/>
    <w:sectPr w:rsidR="00F575BB" w:rsidSect="00BC11E0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204"/>
    <w:rsid w:val="00035A12"/>
    <w:rsid w:val="001B2A86"/>
    <w:rsid w:val="0035556C"/>
    <w:rsid w:val="00364B7C"/>
    <w:rsid w:val="004506CB"/>
    <w:rsid w:val="004A68BC"/>
    <w:rsid w:val="00527AD3"/>
    <w:rsid w:val="00607F87"/>
    <w:rsid w:val="00670F1A"/>
    <w:rsid w:val="006C54B8"/>
    <w:rsid w:val="00742AA1"/>
    <w:rsid w:val="007C1ECD"/>
    <w:rsid w:val="009F53DF"/>
    <w:rsid w:val="00B40C2B"/>
    <w:rsid w:val="00B80165"/>
    <w:rsid w:val="00BC11E0"/>
    <w:rsid w:val="00BD7FC3"/>
    <w:rsid w:val="00E75204"/>
    <w:rsid w:val="00F501D4"/>
    <w:rsid w:val="00F56EC7"/>
    <w:rsid w:val="00F575BB"/>
    <w:rsid w:val="00F76DAD"/>
    <w:rsid w:val="00FB2122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B7C"/>
    <w:pPr>
      <w:suppressAutoHyphens/>
      <w:spacing w:after="200" w:line="276" w:lineRule="auto"/>
    </w:pPr>
    <w:rPr>
      <w:rFonts w:eastAsia="PMingLiU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64B7C"/>
    <w:pPr>
      <w:spacing w:after="140" w:line="288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64B7C"/>
    <w:rPr>
      <w:rFonts w:ascii="Calibri" w:eastAsia="PMingLiU" w:hAnsi="Calibri"/>
      <w:lang w:eastAsia="zh-CN"/>
    </w:rPr>
  </w:style>
  <w:style w:type="table" w:styleId="TableGrid">
    <w:name w:val="Table Grid"/>
    <w:basedOn w:val="TableNormal"/>
    <w:uiPriority w:val="99"/>
    <w:rsid w:val="00E752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4506C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4506C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0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8;&#1072;&#1073;&#1086;&#1095;&#1080;&#1077;%20&#1087;&#1088;&#1086;&#1075;&#1088;&#1072;&#1084;&#1084;&#1099;\&#1055;&#1056;&#1054;&#1052;&#1045;&#1046;&#1059;&#1058;&#1054;&#1063;&#1053;&#1054;&#1045;%20&#1058;&#1045;&#1057;&#1058;&#1048;&#1056;&#1054;&#1042;&#1040;&#1053;&#1048;&#1045;\&#1055;&#1088;&#1086;&#1084;&#1077;&#1078;&#1091;&#1090;&#1086;&#1095;&#1085;&#1072;&#1103;%20&#1072;&#1090;&#1090;&#1077;&#1089;&#1090;&#1072;&#1094;&#1080;&#1103;%20&#1087;&#1086;%20&#1052;&#1091;&#1079;&#1099;&#1082;&#1077;%20&#1076;&#1083;&#1103;%20&#1091;&#1095;&#1072;&#1097;&#1080;&#1093;&#1089;&#1103;%204%20&#1082;&#1083;&#1072;&#1089;&#1089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Промежуточная аттестация по Музыке для учащихся 4 класса.dot</Template>
  <TotalTime>95</TotalTime>
  <Pages>5</Pages>
  <Words>593</Words>
  <Characters>3381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начальная школа</cp:lastModifiedBy>
  <cp:revision>5</cp:revision>
  <dcterms:created xsi:type="dcterms:W3CDTF">2021-02-16T14:20:00Z</dcterms:created>
  <dcterms:modified xsi:type="dcterms:W3CDTF">2021-02-28T23:39:00Z</dcterms:modified>
</cp:coreProperties>
</file>